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3A3D" w:rsidRDefault="00523A3D" w:rsidP="00523A3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Thomas SHORT</w:t>
      </w:r>
      <w:r>
        <w:t xml:space="preserve">   </w:t>
      </w:r>
      <w:proofErr w:type="gramStart"/>
      <w:r>
        <w:t xml:space="preserve">   (</w:t>
      </w:r>
      <w:proofErr w:type="gramEnd"/>
      <w:r>
        <w:t>fl.1479)</w:t>
      </w:r>
    </w:p>
    <w:p w:rsidR="00523A3D" w:rsidRDefault="00523A3D" w:rsidP="00523A3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Faversham, Kent.</w:t>
      </w:r>
    </w:p>
    <w:p w:rsidR="00523A3D" w:rsidRDefault="00523A3D" w:rsidP="00523A3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23A3D" w:rsidRDefault="00523A3D" w:rsidP="00523A3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23A3D" w:rsidRDefault="00523A3D" w:rsidP="00523A3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1479</w:t>
      </w:r>
      <w:r>
        <w:tab/>
        <w:t>He made his Will.   (Plomer p.431)</w:t>
      </w:r>
    </w:p>
    <w:p w:rsidR="00523A3D" w:rsidRDefault="00523A3D" w:rsidP="00523A3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23A3D" w:rsidRDefault="00523A3D" w:rsidP="00523A3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23A3D" w:rsidRDefault="00523A3D" w:rsidP="00523A3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27 November 2016</w:t>
      </w:r>
    </w:p>
    <w:p w:rsidR="006B2F86" w:rsidRPr="00E71FC3" w:rsidRDefault="00523A3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3A3D" w:rsidRDefault="00523A3D" w:rsidP="00E71FC3">
      <w:pPr>
        <w:spacing w:after="0" w:line="240" w:lineRule="auto"/>
      </w:pPr>
      <w:r>
        <w:separator/>
      </w:r>
    </w:p>
  </w:endnote>
  <w:endnote w:type="continuationSeparator" w:id="0">
    <w:p w:rsidR="00523A3D" w:rsidRDefault="00523A3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3A3D" w:rsidRDefault="00523A3D" w:rsidP="00E71FC3">
      <w:pPr>
        <w:spacing w:after="0" w:line="240" w:lineRule="auto"/>
      </w:pPr>
      <w:r>
        <w:separator/>
      </w:r>
    </w:p>
  </w:footnote>
  <w:footnote w:type="continuationSeparator" w:id="0">
    <w:p w:rsidR="00523A3D" w:rsidRDefault="00523A3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A3D"/>
    <w:rsid w:val="001A7C09"/>
    <w:rsid w:val="00523A3D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EE1464-DFF0-4987-9718-09AD33512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2016-12-06T16:50:00Z</dcterms:created>
  <dcterms:modified xsi:type="dcterms:W3CDTF">2016-12-06T16:50:00Z</dcterms:modified>
</cp:coreProperties>
</file>